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D1C" w:rsidRPr="006845C4" w:rsidRDefault="00704B6D" w:rsidP="00560D1C">
      <w:pPr>
        <w:pStyle w:val="Kop1"/>
        <w:rPr>
          <w:sz w:val="20"/>
        </w:rPr>
      </w:pPr>
      <w:bookmarkStart w:id="0" w:name="_Toc428462535"/>
      <w:r w:rsidRPr="006845C4">
        <w:rPr>
          <w:sz w:val="20"/>
        </w:rPr>
        <w:t>Bijlage 4</w:t>
      </w:r>
      <w:r w:rsidR="00E90777">
        <w:rPr>
          <w:sz w:val="20"/>
        </w:rPr>
        <w:t>:</w:t>
      </w:r>
    </w:p>
    <w:p w:rsidR="000B3EC9" w:rsidRPr="00C07483" w:rsidRDefault="000B3EC9" w:rsidP="000B3EC9">
      <w:pPr>
        <w:pStyle w:val="Kop2"/>
        <w:ind w:left="567"/>
        <w:rPr>
          <w:rFonts w:ascii="Verdana" w:hAnsi="Verdana"/>
          <w:i/>
          <w:iCs/>
          <w:color w:val="auto"/>
          <w:sz w:val="20"/>
          <w:szCs w:val="20"/>
        </w:rPr>
      </w:pPr>
      <w:bookmarkStart w:id="1" w:name="_Toc86485884"/>
      <w:r w:rsidRPr="00C07483">
        <w:rPr>
          <w:rFonts w:ascii="Verdana" w:hAnsi="Verdana"/>
          <w:color w:val="auto"/>
          <w:sz w:val="20"/>
          <w:szCs w:val="20"/>
        </w:rPr>
        <w:t>Referentieopdrachten ten behoeve van aantonen competenties</w:t>
      </w:r>
    </w:p>
    <w:p w:rsidR="000B3EC9" w:rsidRPr="00C07483" w:rsidRDefault="000B3EC9" w:rsidP="000B3EC9">
      <w:pPr>
        <w:spacing w:line="312" w:lineRule="auto"/>
        <w:ind w:left="567"/>
        <w:rPr>
          <w:rFonts w:cs="Tahoma"/>
        </w:rPr>
      </w:pPr>
      <w:bookmarkStart w:id="2" w:name="_GoBack"/>
      <w:bookmarkEnd w:id="2"/>
    </w:p>
    <w:p w:rsidR="000B3EC9" w:rsidRPr="00C07483" w:rsidRDefault="000B3EC9" w:rsidP="008E0801">
      <w:pPr>
        <w:spacing w:line="312" w:lineRule="auto"/>
        <w:ind w:left="567"/>
        <w:rPr>
          <w:rFonts w:cs="Tahoma"/>
        </w:rPr>
      </w:pPr>
      <w:r w:rsidRPr="00C07483">
        <w:rPr>
          <w:rFonts w:cs="Tahoma"/>
        </w:rPr>
        <w:t>U dient gebruik te maken van onderstaand model voor referentieopdrachten om de voor deze aanbesteding vereiste competenties aan te tonen (per competentie 1 model)</w:t>
      </w:r>
      <w:bookmarkEnd w:id="1"/>
      <w:r w:rsidRPr="00C07483">
        <w:rPr>
          <w:rFonts w:cs="Tahoma"/>
        </w:rPr>
        <w:t>.</w:t>
      </w:r>
    </w:p>
    <w:p w:rsidR="000B3EC9" w:rsidRPr="00C07483" w:rsidRDefault="000B3EC9" w:rsidP="008E0801">
      <w:pPr>
        <w:spacing w:line="312" w:lineRule="auto"/>
        <w:ind w:left="567"/>
        <w:rPr>
          <w:rFonts w:cs="Tahoma"/>
          <w:bCs/>
        </w:rPr>
      </w:pPr>
    </w:p>
    <w:p w:rsidR="000B3EC9" w:rsidRPr="00C07483" w:rsidRDefault="000B3EC9" w:rsidP="008E0801">
      <w:pPr>
        <w:spacing w:line="312" w:lineRule="auto"/>
        <w:ind w:left="567"/>
        <w:rPr>
          <w:rFonts w:cs="Tahoma"/>
        </w:rPr>
      </w:pPr>
      <w:r w:rsidRPr="00C07483">
        <w:rPr>
          <w:rFonts w:cs="Tahoma"/>
          <w:bCs/>
        </w:rPr>
        <w:t xml:space="preserve">Opmerking: </w:t>
      </w:r>
      <w:r w:rsidRPr="00C07483">
        <w:rPr>
          <w:rFonts w:cs="Tahoma"/>
        </w:rPr>
        <w:t>het hoogheemraadschap van Rijnland behoudt zich het recht voor om zonder tussenkomst van de Inschrijver contact op te nemen met de opgegeven referent ter verificatie van de gegevens.</w:t>
      </w:r>
    </w:p>
    <w:p w:rsidR="000B3EC9" w:rsidRPr="00C07483" w:rsidRDefault="000B3EC9" w:rsidP="000B3EC9">
      <w:pPr>
        <w:spacing w:line="312" w:lineRule="auto"/>
        <w:ind w:left="567"/>
        <w:rPr>
          <w:rFonts w:cs="Tahoma"/>
        </w:rPr>
      </w:pPr>
    </w:p>
    <w:p w:rsidR="000B3EC9" w:rsidRPr="00C07483" w:rsidRDefault="000B3EC9" w:rsidP="000B3EC9">
      <w:pPr>
        <w:spacing w:line="312" w:lineRule="auto"/>
        <w:ind w:left="567"/>
        <w:rPr>
          <w:rFonts w:cs="Tahoma"/>
          <w:b/>
        </w:rPr>
      </w:pPr>
      <w:r w:rsidRPr="00C07483">
        <w:rPr>
          <w:rFonts w:cs="Tahoma"/>
          <w:b/>
        </w:rPr>
        <w:t xml:space="preserve">Aan te tonen competentie: </w:t>
      </w:r>
      <w:r w:rsidRPr="00C07483">
        <w:rPr>
          <w:rFonts w:cs="Tahoma"/>
          <w:highlight w:val="lightGray"/>
        </w:rPr>
        <w:t>&lt;benoemen&gt;</w:t>
      </w:r>
    </w:p>
    <w:p w:rsidR="000B3EC9" w:rsidRPr="00C07483" w:rsidRDefault="000B3EC9" w:rsidP="000B3EC9">
      <w:pPr>
        <w:spacing w:line="312" w:lineRule="auto"/>
        <w:ind w:left="567"/>
        <w:rPr>
          <w:rFonts w:cs="Tahoma"/>
        </w:rPr>
      </w:pPr>
    </w:p>
    <w:tbl>
      <w:tblPr>
        <w:tblW w:w="0" w:type="auto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0B3EC9" w:rsidRPr="00C07483" w:rsidTr="00497D74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  <w:rPr>
                <w:bCs/>
              </w:rPr>
            </w:pPr>
            <w:bookmarkStart w:id="3" w:name="_Toc86485885"/>
            <w:bookmarkStart w:id="4" w:name="_Ref34035113"/>
            <w:bookmarkStart w:id="5" w:name="_Toc65486319"/>
            <w:r w:rsidRPr="00C07483">
              <w:rPr>
                <w:bCs/>
              </w:rPr>
              <w:t xml:space="preserve">Gegevens </w:t>
            </w:r>
            <w:bookmarkEnd w:id="3"/>
            <w:r w:rsidRPr="00C07483">
              <w:rPr>
                <w:bCs/>
              </w:rPr>
              <w:t>Referent</w:t>
            </w: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 xml:space="preserve">Naam 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Adres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Postcode en plaatsnaam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 w:val="restart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Naam contactpersoon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  <w:trHeight w:val="255"/>
        </w:trPr>
        <w:tc>
          <w:tcPr>
            <w:tcW w:w="567" w:type="dxa"/>
            <w:vMerge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Functie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Telefoonnummer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E-mailgegevens contactpersoon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Branche/aard referentie</w:t>
            </w:r>
          </w:p>
        </w:tc>
        <w:tc>
          <w:tcPr>
            <w:tcW w:w="4253" w:type="dxa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</w:tbl>
    <w:p w:rsidR="000B3EC9" w:rsidRPr="00C07483" w:rsidRDefault="000B3EC9" w:rsidP="000B3EC9">
      <w:pPr>
        <w:spacing w:line="312" w:lineRule="auto"/>
        <w:ind w:left="567"/>
        <w:rPr>
          <w:rFonts w:cs="Tahoma"/>
        </w:rPr>
      </w:pPr>
    </w:p>
    <w:p w:rsidR="000B3EC9" w:rsidRPr="00C07483" w:rsidRDefault="000B3EC9" w:rsidP="000B3EC9">
      <w:pPr>
        <w:spacing w:line="312" w:lineRule="auto"/>
        <w:ind w:left="567"/>
        <w:rPr>
          <w:rFonts w:cs="Tahoma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0B3EC9" w:rsidRPr="00C07483" w:rsidTr="00497D74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  <w:rPr>
                <w:bCs/>
              </w:rPr>
            </w:pPr>
            <w:r w:rsidRPr="00C07483">
              <w:rPr>
                <w:bCs/>
              </w:rPr>
              <w:t>Gegevens Referentieopdracht</w:t>
            </w: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Opdrachtduur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Datum start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Datum eind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</w:p>
        </w:tc>
      </w:tr>
      <w:tr w:rsidR="000B3EC9" w:rsidRPr="00C07483" w:rsidTr="00497D74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</w:pPr>
            <w:r w:rsidRPr="00C07483"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right="57"/>
              <w:rPr>
                <w:bCs/>
              </w:rPr>
            </w:pPr>
            <w:r w:rsidRPr="00C07483">
              <w:rPr>
                <w:bCs/>
              </w:rPr>
              <w:t>Beschrijving van de werkzaamheden waaruit de vereiste competentie blijkt.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0B3EC9" w:rsidRPr="00C07483" w:rsidRDefault="000B3EC9" w:rsidP="00497D74">
            <w:pPr>
              <w:spacing w:before="90" w:after="54" w:line="312" w:lineRule="auto"/>
              <w:ind w:left="57" w:right="57"/>
              <w:rPr>
                <w:bCs/>
              </w:rPr>
            </w:pPr>
          </w:p>
        </w:tc>
      </w:tr>
    </w:tbl>
    <w:p w:rsidR="000B3EC9" w:rsidRPr="00C07483" w:rsidRDefault="000B3EC9" w:rsidP="000B3EC9">
      <w:pPr>
        <w:spacing w:line="312" w:lineRule="auto"/>
        <w:rPr>
          <w:rFonts w:cs="Tahoma"/>
        </w:rPr>
      </w:pPr>
    </w:p>
    <w:p w:rsidR="000B3EC9" w:rsidRPr="00C07483" w:rsidRDefault="000B3EC9" w:rsidP="000B3EC9">
      <w:r w:rsidRPr="00C07483">
        <w:br w:type="page"/>
      </w:r>
    </w:p>
    <w:p w:rsidR="000B3EC9" w:rsidRPr="00C07483" w:rsidRDefault="000B3EC9" w:rsidP="000B3EC9">
      <w:pPr>
        <w:spacing w:line="312" w:lineRule="auto"/>
        <w:rPr>
          <w:rFonts w:cs="Tahoma"/>
        </w:rPr>
      </w:pPr>
    </w:p>
    <w:p w:rsidR="000B3EC9" w:rsidRPr="00C07483" w:rsidRDefault="000B3EC9" w:rsidP="000B3EC9">
      <w:pPr>
        <w:spacing w:line="312" w:lineRule="auto"/>
        <w:rPr>
          <w:rFonts w:cs="Tahoma"/>
        </w:rPr>
      </w:pPr>
    </w:p>
    <w:bookmarkEnd w:id="4"/>
    <w:bookmarkEnd w:id="5"/>
    <w:p w:rsidR="000B3EC9" w:rsidRPr="00C07483" w:rsidRDefault="000B3EC9" w:rsidP="008E0801">
      <w:pPr>
        <w:spacing w:line="312" w:lineRule="auto"/>
        <w:ind w:left="567"/>
        <w:rPr>
          <w:rFonts w:cs="Tahoma"/>
        </w:rPr>
      </w:pPr>
      <w:r w:rsidRPr="00C07483">
        <w:rPr>
          <w:rFonts w:cs="Tahoma"/>
        </w:rPr>
        <w:t>Uw referentieopdracht dient te voldoen aan de volgende voorwaarden:</w:t>
      </w:r>
    </w:p>
    <w:p w:rsidR="000B3EC9" w:rsidRPr="00C07483" w:rsidRDefault="000B3EC9" w:rsidP="008E0801">
      <w:pPr>
        <w:numPr>
          <w:ilvl w:val="0"/>
          <w:numId w:val="11"/>
        </w:numPr>
        <w:spacing w:line="312" w:lineRule="auto"/>
        <w:rPr>
          <w:rFonts w:cs="Tahoma"/>
        </w:rPr>
      </w:pPr>
      <w:r w:rsidRPr="00C07483">
        <w:rPr>
          <w:rFonts w:cs="Tahoma"/>
        </w:rPr>
        <w:t>Uw beschrijving toont de gevraagde kerncompetentie duidelijk en onomstotelijk aan.</w:t>
      </w:r>
    </w:p>
    <w:p w:rsidR="000B3EC9" w:rsidRPr="00C07483" w:rsidRDefault="000B3EC9" w:rsidP="008E0801">
      <w:pPr>
        <w:numPr>
          <w:ilvl w:val="0"/>
          <w:numId w:val="11"/>
        </w:numPr>
        <w:spacing w:line="312" w:lineRule="auto"/>
        <w:rPr>
          <w:rFonts w:cs="Tahoma"/>
        </w:rPr>
      </w:pPr>
      <w:r w:rsidRPr="00C07483">
        <w:rPr>
          <w:rFonts w:cs="Tahoma"/>
        </w:rPr>
        <w:t>De referentieopdracht is gedurende de afgelopen drie kalenderjaren uitgevoerd.</w:t>
      </w:r>
    </w:p>
    <w:p w:rsidR="000B3EC9" w:rsidRPr="00C07483" w:rsidRDefault="000B3EC9" w:rsidP="008E0801">
      <w:pPr>
        <w:numPr>
          <w:ilvl w:val="0"/>
          <w:numId w:val="11"/>
        </w:numPr>
        <w:spacing w:line="312" w:lineRule="auto"/>
        <w:rPr>
          <w:rFonts w:cs="Tahoma"/>
        </w:rPr>
      </w:pPr>
      <w:r w:rsidRPr="00C07483">
        <w:rPr>
          <w:rFonts w:cs="Tahoma"/>
        </w:rPr>
        <w:t>De referentieopdracht is reeds succesvol en conform afspraak opgeleverd en afgerond.</w:t>
      </w:r>
    </w:p>
    <w:p w:rsidR="000B3EC9" w:rsidRPr="00C07483" w:rsidRDefault="000B3EC9" w:rsidP="008E0801">
      <w:pPr>
        <w:spacing w:line="312" w:lineRule="auto"/>
        <w:ind w:left="567"/>
        <w:rPr>
          <w:rFonts w:cs="Tahoma"/>
        </w:rPr>
      </w:pPr>
    </w:p>
    <w:p w:rsidR="000B3EC9" w:rsidRPr="00C07483" w:rsidRDefault="000B3EC9" w:rsidP="008E0801">
      <w:pPr>
        <w:spacing w:line="312" w:lineRule="auto"/>
        <w:ind w:left="567"/>
        <w:rPr>
          <w:rFonts w:cs="Tahoma"/>
        </w:rPr>
      </w:pPr>
      <w:r w:rsidRPr="00C07483">
        <w:rPr>
          <w:rFonts w:cs="Tahoma"/>
        </w:rPr>
        <w:t>Het is toegestaan om meerdere kerncompetenties aan te tonen middels één referentie die voldoet aan alle gestelde eisen.</w:t>
      </w:r>
    </w:p>
    <w:p w:rsidR="00560D1C" w:rsidRPr="00C07483" w:rsidRDefault="00BC68D7" w:rsidP="008E0801">
      <w:pPr>
        <w:pStyle w:val="Kop1"/>
        <w:jc w:val="both"/>
        <w:rPr>
          <w:sz w:val="20"/>
        </w:rPr>
      </w:pPr>
      <w:r w:rsidRPr="00C07483">
        <w:rPr>
          <w:sz w:val="20"/>
        </w:rPr>
        <w:t xml:space="preserve"> </w:t>
      </w:r>
      <w:bookmarkEnd w:id="0"/>
    </w:p>
    <w:sectPr w:rsidR="00560D1C" w:rsidRPr="00C074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3A9" w:rsidRDefault="006563A9">
      <w:r>
        <w:separator/>
      </w:r>
    </w:p>
  </w:endnote>
  <w:endnote w:type="continuationSeparator" w:id="0">
    <w:p w:rsidR="006563A9" w:rsidRDefault="0065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3A9" w:rsidRDefault="006563A9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FF" w:rsidRDefault="000F2DBB">
    <w:pPr>
      <w:pStyle w:val="Voettekst"/>
      <w:rPr>
        <w:sz w:val="16"/>
        <w:szCs w:val="16"/>
      </w:rPr>
    </w:pPr>
    <w:r>
      <w:rPr>
        <w:sz w:val="16"/>
        <w:szCs w:val="16"/>
      </w:rPr>
      <w:t>Afdeling Ondersteuning &amp; Advies</w:t>
    </w:r>
  </w:p>
  <w:p w:rsidR="000F2DBB" w:rsidRDefault="000F2DBB" w:rsidP="000F2DBB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="000F2DBB" w:rsidRDefault="000F2DBB" w:rsidP="000F2DBB">
    <w:pPr>
      <w:pStyle w:val="Voettekst"/>
      <w:rPr>
        <w:sz w:val="16"/>
        <w:szCs w:val="16"/>
      </w:rPr>
    </w:pPr>
    <w:r>
      <w:rPr>
        <w:sz w:val="16"/>
        <w:szCs w:val="16"/>
      </w:rPr>
      <w:t>Versie mei 2017</w:t>
    </w:r>
  </w:p>
  <w:p w:rsidR="000F2DBB" w:rsidRPr="000F2DBB" w:rsidRDefault="000F2DBB">
    <w:pPr>
      <w:pStyle w:val="Voettek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3A9" w:rsidRDefault="006563A9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3A9" w:rsidRDefault="006563A9">
      <w:r>
        <w:separator/>
      </w:r>
    </w:p>
  </w:footnote>
  <w:footnote w:type="continuationSeparator" w:id="0">
    <w:p w:rsidR="006563A9" w:rsidRDefault="00656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3A9" w:rsidRDefault="006563A9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D64C3C7" wp14:editId="0DB78708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3A9" w:rsidRDefault="006563A9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7BF95F48"/>
    <w:multiLevelType w:val="hybridMultilevel"/>
    <w:tmpl w:val="46C6A80C"/>
    <w:lvl w:ilvl="0" w:tplc="0413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1"/>
  </w:num>
  <w:num w:numId="13">
    <w:abstractNumId w:val="14"/>
  </w:num>
  <w:num w:numId="14">
    <w:abstractNumId w:val="13"/>
  </w:num>
  <w:num w:numId="15">
    <w:abstractNumId w:val="10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LVerdegaal\AppData\Local\Temp\tmpFAAF.png"/>
  </w:docVars>
  <w:rsids>
    <w:rsidRoot w:val="006563A9"/>
    <w:rsid w:val="000532C7"/>
    <w:rsid w:val="000644E0"/>
    <w:rsid w:val="00082ED6"/>
    <w:rsid w:val="000B3EC9"/>
    <w:rsid w:val="000F2DBB"/>
    <w:rsid w:val="001E4CD9"/>
    <w:rsid w:val="001F3FAF"/>
    <w:rsid w:val="00217ED2"/>
    <w:rsid w:val="00234D7B"/>
    <w:rsid w:val="002D27FC"/>
    <w:rsid w:val="002D521A"/>
    <w:rsid w:val="00393C84"/>
    <w:rsid w:val="00435A24"/>
    <w:rsid w:val="00451202"/>
    <w:rsid w:val="00461166"/>
    <w:rsid w:val="004C682F"/>
    <w:rsid w:val="00560D1C"/>
    <w:rsid w:val="00576433"/>
    <w:rsid w:val="005F0CB5"/>
    <w:rsid w:val="00634B11"/>
    <w:rsid w:val="006359F9"/>
    <w:rsid w:val="006365C1"/>
    <w:rsid w:val="006563A9"/>
    <w:rsid w:val="006845C4"/>
    <w:rsid w:val="006B4888"/>
    <w:rsid w:val="00704B6D"/>
    <w:rsid w:val="007A7751"/>
    <w:rsid w:val="008E0801"/>
    <w:rsid w:val="009024B4"/>
    <w:rsid w:val="00A444FF"/>
    <w:rsid w:val="00AE574B"/>
    <w:rsid w:val="00AE6AD3"/>
    <w:rsid w:val="00B55489"/>
    <w:rsid w:val="00BA3040"/>
    <w:rsid w:val="00BC68D7"/>
    <w:rsid w:val="00C07483"/>
    <w:rsid w:val="00CC01B9"/>
    <w:rsid w:val="00D53509"/>
    <w:rsid w:val="00D738A0"/>
    <w:rsid w:val="00DE6B75"/>
    <w:rsid w:val="00E8393A"/>
    <w:rsid w:val="00E86D29"/>
    <w:rsid w:val="00E90777"/>
    <w:rsid w:val="00EC38DC"/>
    <w:rsid w:val="00ED7AD9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6563A9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0B3E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6563A9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6563A9"/>
    <w:rPr>
      <w:rFonts w:ascii="Verdana" w:hAnsi="Verdana"/>
      <w:sz w:val="20"/>
    </w:rPr>
  </w:style>
  <w:style w:type="character" w:customStyle="1" w:styleId="BriefGegevensVast">
    <w:name w:val="BriefGegevensVast"/>
    <w:rsid w:val="006563A9"/>
    <w:rPr>
      <w:rFonts w:ascii="Arial" w:hAnsi="Arial"/>
      <w:sz w:val="14"/>
    </w:rPr>
  </w:style>
  <w:style w:type="paragraph" w:styleId="Koptekst">
    <w:name w:val="header"/>
    <w:basedOn w:val="Standaard"/>
    <w:rsid w:val="006563A9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6563A9"/>
  </w:style>
  <w:style w:type="paragraph" w:customStyle="1" w:styleId="StandaardMinuut">
    <w:name w:val="StandaardMinuut"/>
    <w:basedOn w:val="Koptekst"/>
    <w:rsid w:val="006563A9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6563A9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6563A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0B3E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VoettekstChar">
    <w:name w:val="Voettekst Char"/>
    <w:basedOn w:val="Standaardalinea-lettertype"/>
    <w:link w:val="Voettekst"/>
    <w:rsid w:val="000F2DBB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6563A9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0B3E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6563A9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6563A9"/>
    <w:rPr>
      <w:rFonts w:ascii="Verdana" w:hAnsi="Verdana"/>
      <w:sz w:val="20"/>
    </w:rPr>
  </w:style>
  <w:style w:type="character" w:customStyle="1" w:styleId="BriefGegevensVast">
    <w:name w:val="BriefGegevensVast"/>
    <w:rsid w:val="006563A9"/>
    <w:rPr>
      <w:rFonts w:ascii="Arial" w:hAnsi="Arial"/>
      <w:sz w:val="14"/>
    </w:rPr>
  </w:style>
  <w:style w:type="paragraph" w:styleId="Koptekst">
    <w:name w:val="header"/>
    <w:basedOn w:val="Standaard"/>
    <w:rsid w:val="006563A9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6563A9"/>
  </w:style>
  <w:style w:type="paragraph" w:customStyle="1" w:styleId="StandaardMinuut">
    <w:name w:val="StandaardMinuut"/>
    <w:basedOn w:val="Koptekst"/>
    <w:rsid w:val="006563A9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6563A9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6563A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0B3E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VoettekstChar">
    <w:name w:val="Voettekst Char"/>
    <w:basedOn w:val="Standaardalinea-lettertype"/>
    <w:link w:val="Voettekst"/>
    <w:rsid w:val="000F2DBB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2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2.3 Bijlage format referentieopdracht.dotx</Template>
  <TotalTime>0</TotalTime>
  <Pages>2</Pages>
  <Words>162</Words>
  <Characters>1125</Characters>
  <Application>Microsoft Office Word</Application>
  <DocSecurity>0</DocSecurity>
  <Lines>80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Jelle Steinmeier</dc:creator>
  <cp:lastModifiedBy>MAmeyde</cp:lastModifiedBy>
  <cp:revision>4</cp:revision>
  <dcterms:created xsi:type="dcterms:W3CDTF">2018-08-27T08:04:00Z</dcterms:created>
  <dcterms:modified xsi:type="dcterms:W3CDTF">2018-09-05T08:42:00Z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1.4</vt:lpwstr>
  </property>
</Properties>
</file>